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Perth and Kinross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Perth and Kinross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Perth and Kinross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Perth and Kinross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Perth and Kinross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Perth and Kinross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61.9% </w:t>
      </w:r>
      <w:r w:rsidRPr="004747BF">
        <w:rPr>
          <w:rFonts w:ascii="Libre Franklin Light" w:eastAsia="Times New Roman" w:hAnsi="Libre Franklin Light" w:cs="Calibri Light"/>
        </w:rPr>
        <w:t xml:space="preserve">of those respondents classified as PGSI 8+ in Perth and Kinross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Perth and Kinross is estimated to be </w:t>
      </w:r>
      <w:r w:rsidRPr="00773DF7">
        <w:rPr>
          <w:rFonts w:ascii="Libre Franklin Light" w:eastAsia="Times New Roman" w:hAnsi="Libre Franklin Light" w:cs="Calibri Light"/>
          <w:b/>
          <w:bCs/>
          <w:color w:val="C45911" w:themeColor="accent2" w:themeShade="BF"/>
        </w:rPr>
        <w:t xml:space="preserve">£2,052,179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Perth and Kinross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Perth and Kinross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Perth and Kinross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Perth and Kinross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erth and Kinros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Perth and Kinross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erth and Kinros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Perth and Kinross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Perth and Kinross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erth and Kinros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Perth and Kinross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Perth and Kinross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Perth and Kinross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Perth and Kinross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Perth and Kinross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Perth and Kinross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£2,052,179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Perth and Kinross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£33,427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£691,281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£49,521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£13,928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£25,534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£1,238,488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£2,052,179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Perth and Kinross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Perth and Kinross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Perth and Kinross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Perth and Kinross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Perth and Kinross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Perth and Kinross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Perth and Kinross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Perth and Kinross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Perth and Kinross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Perth and Kinross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Perth and Kinross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Perth and Kinross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46F9958-5989-46DF-B12E-B2CB55BCA32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